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5E5FE" w14:textId="77777777" w:rsidR="00F00790" w:rsidRDefault="00F00790" w:rsidP="00F007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BASSET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1D351D83" w14:textId="77777777" w:rsidR="00F00790" w:rsidRDefault="00F00790" w:rsidP="00F00790">
      <w:pPr>
        <w:rPr>
          <w:rFonts w:ascii="Times New Roman" w:hAnsi="Times New Roman" w:cs="Times New Roman"/>
          <w:sz w:val="24"/>
          <w:szCs w:val="24"/>
        </w:rPr>
      </w:pPr>
    </w:p>
    <w:p w14:paraId="19B9F512" w14:textId="77777777" w:rsidR="00F00790" w:rsidRDefault="00F00790" w:rsidP="00F00790">
      <w:pPr>
        <w:rPr>
          <w:rFonts w:ascii="Times New Roman" w:hAnsi="Times New Roman" w:cs="Times New Roman"/>
          <w:sz w:val="24"/>
          <w:szCs w:val="24"/>
        </w:rPr>
      </w:pPr>
    </w:p>
    <w:p w14:paraId="0DFB7C26" w14:textId="77777777" w:rsidR="00F00790" w:rsidRDefault="00F00790" w:rsidP="00F007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Nov.1401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Northamptonshire and Rutland.</w:t>
      </w:r>
    </w:p>
    <w:p w14:paraId="03D671A9" w14:textId="77777777" w:rsidR="00F00790" w:rsidRDefault="00F00790" w:rsidP="00F007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p.144)</w:t>
      </w:r>
    </w:p>
    <w:p w14:paraId="54D3082E" w14:textId="77777777" w:rsidR="00F00790" w:rsidRDefault="00F00790" w:rsidP="00F00790">
      <w:pPr>
        <w:rPr>
          <w:rFonts w:ascii="Times New Roman" w:hAnsi="Times New Roman" w:cs="Times New Roman"/>
          <w:sz w:val="24"/>
          <w:szCs w:val="24"/>
        </w:rPr>
      </w:pPr>
    </w:p>
    <w:p w14:paraId="3EEDB7DC" w14:textId="77777777" w:rsidR="00F00790" w:rsidRDefault="00F00790" w:rsidP="00F00790">
      <w:pPr>
        <w:rPr>
          <w:rFonts w:ascii="Times New Roman" w:hAnsi="Times New Roman" w:cs="Times New Roman"/>
          <w:sz w:val="24"/>
          <w:szCs w:val="24"/>
        </w:rPr>
      </w:pPr>
    </w:p>
    <w:p w14:paraId="40B34305" w14:textId="77777777" w:rsidR="00F00790" w:rsidRPr="00B23CAD" w:rsidRDefault="00F00790" w:rsidP="00F007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2021</w:t>
      </w:r>
    </w:p>
    <w:p w14:paraId="6EA4BA6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E8BD" w14:textId="77777777" w:rsidR="00F00790" w:rsidRDefault="00F00790" w:rsidP="009139A6">
      <w:r>
        <w:separator/>
      </w:r>
    </w:p>
  </w:endnote>
  <w:endnote w:type="continuationSeparator" w:id="0">
    <w:p w14:paraId="7E5B55D4" w14:textId="77777777" w:rsidR="00F00790" w:rsidRDefault="00F007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B0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E40C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1B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FDBDB" w14:textId="77777777" w:rsidR="00F00790" w:rsidRDefault="00F00790" w:rsidP="009139A6">
      <w:r>
        <w:separator/>
      </w:r>
    </w:p>
  </w:footnote>
  <w:footnote w:type="continuationSeparator" w:id="0">
    <w:p w14:paraId="0E1B9CB2" w14:textId="77777777" w:rsidR="00F00790" w:rsidRDefault="00F007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C34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DD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D15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79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0079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D44A4"/>
  <w15:chartTrackingRefBased/>
  <w15:docId w15:val="{CAD0F74D-2783-4645-842B-983D3565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79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2021-05-25T19:24:00Z</dcterms:created>
  <dcterms:modified xsi:type="dcterms:W3CDTF">2021-05-25T19:25:00Z</dcterms:modified>
</cp:coreProperties>
</file>